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28AFC269" w14:textId="5B511E54" w:rsidR="00253B0E" w:rsidRDefault="00B204E3" w:rsidP="00253B0E">
      <w:pPr>
        <w:pStyle w:val="Titul2"/>
      </w:pPr>
      <w:r>
        <w:t xml:space="preserve">Název zakázky: </w:t>
      </w:r>
      <w:r w:rsidR="00253B0E">
        <w:br/>
        <w:t>„Modernizace traťového úseku Hradec Králové (mimo) - Týniště nad Orlicí (mimo)“</w:t>
      </w:r>
      <w:r w:rsidR="00253B0E" w:rsidRPr="00B60333">
        <w:t xml:space="preserve"> </w:t>
      </w:r>
      <w:r w:rsidR="00253B0E">
        <w:t>-</w:t>
      </w:r>
      <w:r w:rsidR="002C0CC2">
        <w:t xml:space="preserve"> </w:t>
      </w:r>
      <w:r w:rsidR="00253B0E" w:rsidRPr="003A1EE8">
        <w:t>ZABEZPEČOVACÍ A SDĚLOVACÍ ZAŘÍZENÍ</w:t>
      </w:r>
    </w:p>
    <w:p w14:paraId="53C30DF4" w14:textId="79C1F30F" w:rsidR="00EB46E5" w:rsidRPr="00BF54FE" w:rsidRDefault="00253B0E" w:rsidP="00253B0E">
      <w:pPr>
        <w:pStyle w:val="Titul2"/>
      </w:pPr>
      <w:r>
        <w:t xml:space="preserve">„Modernizace traťového úseku </w:t>
      </w:r>
      <w:proofErr w:type="spellStart"/>
      <w:r>
        <w:t>odb</w:t>
      </w:r>
      <w:proofErr w:type="spellEnd"/>
      <w:r>
        <w:t xml:space="preserve">. </w:t>
      </w:r>
      <w:proofErr w:type="spellStart"/>
      <w:r>
        <w:t>Kanín</w:t>
      </w:r>
      <w:proofErr w:type="spellEnd"/>
      <w:r>
        <w:t xml:space="preserve"> - Chlumec nad Cidlinou (včetně)“ - vybavení nového sálu CDP Praha</w:t>
      </w:r>
    </w:p>
    <w:p w14:paraId="53C30DF5" w14:textId="77777777" w:rsidR="009226C1" w:rsidRDefault="009226C1" w:rsidP="00B204E3">
      <w:pPr>
        <w:pStyle w:val="Textbezodsazen"/>
      </w:pPr>
    </w:p>
    <w:p w14:paraId="53C30DF6" w14:textId="14B3C46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71D54543" w14:textId="1DCF127A" w:rsidR="009858B1" w:rsidRDefault="009858B1" w:rsidP="00A5674E">
      <w:pPr>
        <w:pStyle w:val="Textbezodsazen"/>
      </w:pPr>
      <w:r w:rsidRPr="0007351D">
        <w:rPr>
          <w:b/>
          <w:i/>
        </w:rPr>
        <w:t>(Pozn. zadavatele: do nabídkové ceny uvedené zde v Dopise nabídky zahrňte pouze cenu bez DPH týkající se plnění Smlouvy o dílo, nezahrnujte do této částky cenu týkající se plnění Smlouvy o poskytování součinnosti, ta bude uvedena pouze ve Smlouvě o poskytování součinnosti – viz čl. 9.4 Pokynů pro dodavatele.)</w:t>
      </w:r>
    </w:p>
    <w:p w14:paraId="53C30DF8" w14:textId="4FC55088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lastRenderedPageBreak/>
        <w:t>Obě Smluvní strany souhlasí se zveřejněním údajů o identifikaci Smluvních stran, předmětu Smlouvy, jeho ceně či hodnotě a datu uzavření této Smlouvy.</w:t>
      </w:r>
    </w:p>
    <w:p w14:paraId="53C30DFF" w14:textId="3C2ECB1A" w:rsidR="00A5674E" w:rsidRDefault="007F7C5E" w:rsidP="00A5674E">
      <w:pPr>
        <w:pStyle w:val="Textbezodsazen"/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</w:t>
      </w:r>
      <w:r w:rsidR="00A5674E">
        <w:t>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544F12EF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3C94E" w14:textId="77777777" w:rsidR="00EC3ABB" w:rsidRDefault="00EC3ABB" w:rsidP="00962258">
      <w:pPr>
        <w:spacing w:after="0" w:line="240" w:lineRule="auto"/>
      </w:pPr>
      <w:r>
        <w:separator/>
      </w:r>
    </w:p>
  </w:endnote>
  <w:endnote w:type="continuationSeparator" w:id="0">
    <w:p w14:paraId="4EE4BE1B" w14:textId="77777777" w:rsidR="00EC3ABB" w:rsidRDefault="00EC3AB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C599B" w14:textId="77777777" w:rsidR="00EC3ABB" w:rsidRDefault="00EC3ABB" w:rsidP="00962258">
      <w:pPr>
        <w:spacing w:after="0" w:line="240" w:lineRule="auto"/>
      </w:pPr>
      <w:r>
        <w:separator/>
      </w:r>
    </w:p>
  </w:footnote>
  <w:footnote w:type="continuationSeparator" w:id="0">
    <w:p w14:paraId="63E29E21" w14:textId="77777777" w:rsidR="00EC3ABB" w:rsidRDefault="00EC3AB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28FE" w14:textId="77777777" w:rsidR="0033142C" w:rsidRDefault="003314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2DAC" w14:textId="77777777" w:rsidR="0033142C" w:rsidRDefault="0033142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13605">
    <w:abstractNumId w:val="5"/>
  </w:num>
  <w:num w:numId="2" w16cid:durableId="161119507">
    <w:abstractNumId w:val="4"/>
  </w:num>
  <w:num w:numId="3" w16cid:durableId="807236338">
    <w:abstractNumId w:val="2"/>
  </w:num>
  <w:num w:numId="4" w16cid:durableId="1429085200">
    <w:abstractNumId w:val="0"/>
  </w:num>
  <w:num w:numId="5" w16cid:durableId="608851611">
    <w:abstractNumId w:val="6"/>
  </w:num>
  <w:num w:numId="6" w16cid:durableId="871575515">
    <w:abstractNumId w:val="7"/>
  </w:num>
  <w:num w:numId="7" w16cid:durableId="2055930989">
    <w:abstractNumId w:val="8"/>
  </w:num>
  <w:num w:numId="8" w16cid:durableId="240680705">
    <w:abstractNumId w:val="1"/>
  </w:num>
  <w:num w:numId="9" w16cid:durableId="1640499819">
    <w:abstractNumId w:val="3"/>
  </w:num>
  <w:num w:numId="10" w16cid:durableId="537415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48CF"/>
    <w:rsid w:val="00017F3C"/>
    <w:rsid w:val="00041EC8"/>
    <w:rsid w:val="000436B2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B7EA9"/>
    <w:rsid w:val="000C41F2"/>
    <w:rsid w:val="000D22C4"/>
    <w:rsid w:val="000D27D1"/>
    <w:rsid w:val="000E1A7F"/>
    <w:rsid w:val="000E6ABE"/>
    <w:rsid w:val="000F15F1"/>
    <w:rsid w:val="001044CA"/>
    <w:rsid w:val="00112864"/>
    <w:rsid w:val="00114472"/>
    <w:rsid w:val="00114988"/>
    <w:rsid w:val="00114DE9"/>
    <w:rsid w:val="00115069"/>
    <w:rsid w:val="001150F2"/>
    <w:rsid w:val="00125485"/>
    <w:rsid w:val="00132668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48D"/>
    <w:rsid w:val="001A3B3C"/>
    <w:rsid w:val="001B4180"/>
    <w:rsid w:val="001B4E74"/>
    <w:rsid w:val="001B5196"/>
    <w:rsid w:val="001B7668"/>
    <w:rsid w:val="001C645F"/>
    <w:rsid w:val="001E042E"/>
    <w:rsid w:val="001E678E"/>
    <w:rsid w:val="002007BA"/>
    <w:rsid w:val="002038C9"/>
    <w:rsid w:val="002071BB"/>
    <w:rsid w:val="00207DF5"/>
    <w:rsid w:val="00224FA1"/>
    <w:rsid w:val="00232000"/>
    <w:rsid w:val="002347E0"/>
    <w:rsid w:val="00240B81"/>
    <w:rsid w:val="00247953"/>
    <w:rsid w:val="00247D01"/>
    <w:rsid w:val="0025030F"/>
    <w:rsid w:val="00253B0E"/>
    <w:rsid w:val="00261A5B"/>
    <w:rsid w:val="00262E5B"/>
    <w:rsid w:val="00276AFE"/>
    <w:rsid w:val="00280F6C"/>
    <w:rsid w:val="002A3B57"/>
    <w:rsid w:val="002B6B58"/>
    <w:rsid w:val="002C0CC2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1021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142C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1BF3"/>
    <w:rsid w:val="00386FF1"/>
    <w:rsid w:val="00392EB6"/>
    <w:rsid w:val="003956C6"/>
    <w:rsid w:val="003969D2"/>
    <w:rsid w:val="003A749E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151E7"/>
    <w:rsid w:val="00427794"/>
    <w:rsid w:val="00443C6D"/>
    <w:rsid w:val="004449EE"/>
    <w:rsid w:val="00450E74"/>
    <w:rsid w:val="00450F07"/>
    <w:rsid w:val="00453CD3"/>
    <w:rsid w:val="00460660"/>
    <w:rsid w:val="00462760"/>
    <w:rsid w:val="00463BD5"/>
    <w:rsid w:val="00463C50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254DA"/>
    <w:rsid w:val="00531CB9"/>
    <w:rsid w:val="00532AE8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76B6"/>
    <w:rsid w:val="00680D12"/>
    <w:rsid w:val="0069037F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C0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334E"/>
    <w:rsid w:val="0077673A"/>
    <w:rsid w:val="007846E1"/>
    <w:rsid w:val="007847D6"/>
    <w:rsid w:val="007A202B"/>
    <w:rsid w:val="007A5172"/>
    <w:rsid w:val="007A67A0"/>
    <w:rsid w:val="007B570C"/>
    <w:rsid w:val="007D4C0E"/>
    <w:rsid w:val="007E3A24"/>
    <w:rsid w:val="007E4A6E"/>
    <w:rsid w:val="007F56A7"/>
    <w:rsid w:val="007F7C5E"/>
    <w:rsid w:val="00800851"/>
    <w:rsid w:val="0080171C"/>
    <w:rsid w:val="0080181A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1970"/>
    <w:rsid w:val="0084257F"/>
    <w:rsid w:val="00846789"/>
    <w:rsid w:val="00871446"/>
    <w:rsid w:val="0087734F"/>
    <w:rsid w:val="00887F36"/>
    <w:rsid w:val="00890A4F"/>
    <w:rsid w:val="00890F48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453C"/>
    <w:rsid w:val="00957F1F"/>
    <w:rsid w:val="00962258"/>
    <w:rsid w:val="009678B7"/>
    <w:rsid w:val="0097239D"/>
    <w:rsid w:val="009858B1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2A27"/>
    <w:rsid w:val="00A7364A"/>
    <w:rsid w:val="00A74DCC"/>
    <w:rsid w:val="00A753ED"/>
    <w:rsid w:val="00A77512"/>
    <w:rsid w:val="00A8227E"/>
    <w:rsid w:val="00A94C2F"/>
    <w:rsid w:val="00A9736E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638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07E0"/>
    <w:rsid w:val="00B97CC3"/>
    <w:rsid w:val="00BC06C4"/>
    <w:rsid w:val="00BC4818"/>
    <w:rsid w:val="00BD7E91"/>
    <w:rsid w:val="00BD7F0D"/>
    <w:rsid w:val="00BE06DC"/>
    <w:rsid w:val="00BE33A7"/>
    <w:rsid w:val="00BF54FE"/>
    <w:rsid w:val="00BF7ACC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042D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4769B"/>
    <w:rsid w:val="00D521D0"/>
    <w:rsid w:val="00D52D0D"/>
    <w:rsid w:val="00D5384C"/>
    <w:rsid w:val="00D6163D"/>
    <w:rsid w:val="00D61AB8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1926"/>
    <w:rsid w:val="00EA6EC7"/>
    <w:rsid w:val="00EB104F"/>
    <w:rsid w:val="00EB46E5"/>
    <w:rsid w:val="00EC08FE"/>
    <w:rsid w:val="00EC3ABB"/>
    <w:rsid w:val="00ED0703"/>
    <w:rsid w:val="00ED14BD"/>
    <w:rsid w:val="00ED169D"/>
    <w:rsid w:val="00EF1373"/>
    <w:rsid w:val="00F016C7"/>
    <w:rsid w:val="00F05E49"/>
    <w:rsid w:val="00F12DEC"/>
    <w:rsid w:val="00F14ED2"/>
    <w:rsid w:val="00F1715C"/>
    <w:rsid w:val="00F262A0"/>
    <w:rsid w:val="00F2661A"/>
    <w:rsid w:val="00F310F8"/>
    <w:rsid w:val="00F35939"/>
    <w:rsid w:val="00F45607"/>
    <w:rsid w:val="00F460F1"/>
    <w:rsid w:val="00F4722B"/>
    <w:rsid w:val="00F50A64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3CBA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2</TotalTime>
  <Pages>2</Pages>
  <Words>453</Words>
  <Characters>2678</Characters>
  <Application>Microsoft Office Word</Application>
  <DocSecurity>0</DocSecurity>
  <Lines>22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Jungová Kateřina</cp:lastModifiedBy>
  <cp:revision>7</cp:revision>
  <cp:lastPrinted>2019-03-07T14:42:00Z</cp:lastPrinted>
  <dcterms:created xsi:type="dcterms:W3CDTF">2026-07-01T18:45:00Z</dcterms:created>
  <dcterms:modified xsi:type="dcterms:W3CDTF">2026-08-18T05:26:00Z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